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78FB363A" w14:textId="77777777" w:rsidR="008634A1" w:rsidRDefault="00CE0D4F" w:rsidP="008634A1">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634A1" w:rsidRPr="008634A1">
        <w:rPr>
          <w:rFonts w:asciiTheme="minorHAnsi" w:hAnsiTheme="minorHAnsi" w:cs="Arial"/>
          <w:sz w:val="22"/>
        </w:rPr>
        <w:t>« Mission d’assistance à maitrise d’ouvrage concessions culturelles et touristiques - bâtiments historiques ».</w:t>
      </w:r>
    </w:p>
    <w:p w14:paraId="63BD8AEF" w14:textId="5E90EDAF" w:rsidR="003C5E0F" w:rsidRPr="00B674D3" w:rsidRDefault="003C5E0F" w:rsidP="008634A1">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D2FF604" w:rsidR="0094346F" w:rsidRPr="00891B43" w:rsidRDefault="0094346F" w:rsidP="008634A1">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634A1" w:rsidRPr="008634A1">
        <w:rPr>
          <w:rFonts w:asciiTheme="minorHAnsi" w:hAnsiTheme="minorHAnsi" w:cs="Arial"/>
          <w:sz w:val="22"/>
        </w:rPr>
        <w:t xml:space="preserve">« Mission d’assistance à maitrise d’ouvrage concessions culturelles et touristiques - bâtiments historiques ».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ECACCA5"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5A51CFE3"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36B9508" w:rsidR="00BB0798" w:rsidRPr="00BB0798" w:rsidRDefault="00BB0798" w:rsidP="008634A1">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8634A1" w:rsidRPr="008634A1">
        <w:rPr>
          <w:rFonts w:ascii="Calibri" w:hAnsi="Calibri"/>
          <w:sz w:val="22"/>
          <w:szCs w:val="22"/>
        </w:rPr>
        <w:t>« Mission d’assistance à maitrise d’ouvrage concessions culturelles et tourist</w:t>
      </w:r>
      <w:r w:rsidR="008634A1">
        <w:rPr>
          <w:rFonts w:ascii="Calibri" w:hAnsi="Calibri"/>
          <w:sz w:val="22"/>
          <w:szCs w:val="22"/>
        </w:rPr>
        <w:t>iques - bâtiments historiques »</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11B1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615376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0E5F5B" w14:textId="77777777" w:rsidR="00211B17" w:rsidRDefault="00211B17">
      <w:r>
        <w:separator/>
      </w:r>
    </w:p>
  </w:endnote>
  <w:endnote w:type="continuationSeparator" w:id="0">
    <w:p w14:paraId="1B464763" w14:textId="77777777" w:rsidR="00211B17" w:rsidRDefault="00211B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3DFCB74"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34A1">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34A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41092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34A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34A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F5F109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634A1">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634A1">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2BC19C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634A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634A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11B1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794B2A" w14:textId="77777777" w:rsidR="00211B17" w:rsidRDefault="00211B17">
      <w:r>
        <w:separator/>
      </w:r>
    </w:p>
  </w:footnote>
  <w:footnote w:type="continuationSeparator" w:id="0">
    <w:p w14:paraId="2E14EE46" w14:textId="77777777" w:rsidR="00211B17" w:rsidRDefault="00211B1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1B17"/>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4A1"/>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23F63D-C7FB-48CF-8FAB-395FF761D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21</TotalTime>
  <Pages>6</Pages>
  <Words>1511</Words>
  <Characters>8316</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9808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4</cp:revision>
  <cp:lastPrinted>2016-03-24T23:23:00Z</cp:lastPrinted>
  <dcterms:created xsi:type="dcterms:W3CDTF">2023-02-01T08:32:00Z</dcterms:created>
  <dcterms:modified xsi:type="dcterms:W3CDTF">2025-04-14T15:36:00Z</dcterms:modified>
</cp:coreProperties>
</file>